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2E987CE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CE24AE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71531582" w14:textId="539800D4" w:rsidR="00DA0DE3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bookmarkStart w:id="6" w:name="_Hlk224808722"/>
      <w:r w:rsidRPr="00DA0DE3">
        <w:rPr>
          <w:rFonts w:cstheme="minorHAnsi"/>
          <w:snapToGrid w:val="0"/>
          <w:szCs w:val="18"/>
          <w:lang w:eastAsia="pl-PL"/>
        </w:rPr>
        <w:t>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bookmarkEnd w:id="6"/>
      <w:r>
        <w:rPr>
          <w:rFonts w:cstheme="minorHAnsi"/>
          <w:snapToGrid w:val="0"/>
          <w:szCs w:val="18"/>
          <w:lang w:eastAsia="pl-PL"/>
        </w:rPr>
        <w:t>,</w:t>
      </w:r>
    </w:p>
    <w:p w14:paraId="47BB52C6" w14:textId="6F16B34D" w:rsidR="00DA0DE3" w:rsidRPr="00DA0DE3" w:rsidRDefault="00DA0DE3" w:rsidP="00DA0DE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>ałącznik nr 7 do SWZ</w:t>
      </w:r>
      <w:r w:rsidRPr="00DA0DE3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6DAB6CD0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A0DE3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3681BA02" w14:textId="4EA6C43F" w:rsidR="0070462E" w:rsidRPr="0070462E" w:rsidRDefault="0070462E" w:rsidP="0026648A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DA0DE3"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="00DA0DE3" w:rsidRPr="00DA0DE3">
        <w:rPr>
          <w:rFonts w:cstheme="minorHAnsi"/>
          <w:szCs w:val="18"/>
          <w:lang w:eastAsia="pl-PL"/>
        </w:rPr>
        <w:t>świadectwo kwalifikacyjne grupy D</w:t>
      </w:r>
      <w:r w:rsidR="00DA0DE3">
        <w:rPr>
          <w:rFonts w:cstheme="minorHAnsi"/>
          <w:szCs w:val="18"/>
          <w:lang w:eastAsia="pl-PL"/>
        </w:rPr>
        <w:t>;</w:t>
      </w:r>
    </w:p>
    <w:p w14:paraId="4D48E929" w14:textId="5614A648" w:rsidR="00DA0DE3" w:rsidRDefault="0070462E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157639" w:rsidRPr="00AB46E5">
        <w:rPr>
          <w:rFonts w:cstheme="minorHAnsi"/>
          <w:szCs w:val="18"/>
          <w:lang w:eastAsia="pl-PL"/>
        </w:rPr>
        <w:t>2</w:t>
      </w:r>
      <w:r w:rsidR="00DA0DE3"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 w:rsidR="00DA0DE3">
        <w:rPr>
          <w:rFonts w:cstheme="minorHAnsi"/>
          <w:szCs w:val="18"/>
          <w:lang w:eastAsia="pl-PL"/>
        </w:rPr>
        <w:t xml:space="preserve"> </w:t>
      </w:r>
      <w:r w:rsidR="00DA0DE3" w:rsidRPr="00DA0DE3">
        <w:rPr>
          <w:rFonts w:cstheme="minorHAnsi"/>
          <w:szCs w:val="18"/>
          <w:lang w:eastAsia="pl-PL"/>
        </w:rPr>
        <w:t>posiadają</w:t>
      </w:r>
      <w:r w:rsidR="00DA0DE3">
        <w:rPr>
          <w:rFonts w:cstheme="minorHAnsi"/>
          <w:szCs w:val="18"/>
          <w:lang w:eastAsia="pl-PL"/>
        </w:rPr>
        <w:t>cymi</w:t>
      </w:r>
      <w:r w:rsidR="00DA0DE3" w:rsidRPr="00DA0DE3">
        <w:rPr>
          <w:rFonts w:cstheme="minorHAnsi"/>
          <w:szCs w:val="18"/>
          <w:lang w:eastAsia="pl-PL"/>
        </w:rPr>
        <w:t xml:space="preserve"> świadectwo kwalifikacyjne grupy E</w:t>
      </w:r>
      <w:r w:rsidR="00DA0DE3">
        <w:rPr>
          <w:rFonts w:cstheme="minorHAnsi"/>
          <w:szCs w:val="18"/>
          <w:lang w:eastAsia="pl-PL"/>
        </w:rPr>
        <w:t>;</w:t>
      </w:r>
    </w:p>
    <w:p w14:paraId="370D14E3" w14:textId="23359B85" w:rsidR="00157639" w:rsidRDefault="00157639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Pr="00157639">
        <w:rPr>
          <w:rFonts w:cstheme="minorHAnsi"/>
          <w:szCs w:val="18"/>
          <w:lang w:eastAsia="pl-PL"/>
        </w:rPr>
        <w:t>2</w:t>
      </w:r>
      <w:r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</w:t>
      </w:r>
      <w:r w:rsidRPr="00157639">
        <w:rPr>
          <w:rFonts w:cstheme="minorHAnsi"/>
          <w:szCs w:val="18"/>
          <w:lang w:eastAsia="pl-PL"/>
        </w:rPr>
        <w:t>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72F9B1D6" w14:textId="6FB3B1C7" w:rsidR="00DA0DE3" w:rsidRDefault="00DA0DE3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5BB8244A" w14:textId="23C0B91D" w:rsidR="00DA0DE3" w:rsidRPr="00DA0DE3" w:rsidRDefault="00DA0DE3" w:rsidP="00DA0DE3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58CF8FF" w14:textId="77777777" w:rsidR="00DA0DE3" w:rsidRDefault="00DA0DE3" w:rsidP="0026648A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7E6104F9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2E93279" w14:textId="6CFE4314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7742500D" w14:textId="77777777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B08C375" w14:textId="46060BEB" w:rsidR="00622E05" w:rsidRPr="0070462E" w:rsidRDefault="00622E05" w:rsidP="00622E05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2671A00C" w:rsidR="007217A6" w:rsidRDefault="00622E05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>
        <w:rPr>
          <w:rFonts w:cstheme="minorHAnsi"/>
          <w:szCs w:val="18"/>
          <w:lang w:eastAsia="pl-PL"/>
        </w:rPr>
        <w:t xml:space="preserve">     </w:t>
      </w:r>
      <w:r w:rsidRPr="00622E05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72A5BBB" w:rsidR="0070462E" w:rsidRP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3EB0D02C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66657641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7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7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lastRenderedPageBreak/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28D5E32C" w14:textId="113148FD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>Oświadczenie o doświadczeniu zawodowym, o którym mowa w pkt 1.2.1. a)</w:t>
      </w:r>
      <w:r w:rsidR="0025478E">
        <w:rPr>
          <w:rFonts w:eastAsia="Calibri" w:cstheme="minorHAnsi"/>
          <w:szCs w:val="18"/>
        </w:rPr>
        <w:t xml:space="preserve">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</w:t>
      </w:r>
      <w:r w:rsidR="00F05224">
        <w:rPr>
          <w:rFonts w:eastAsia="Calibri" w:cstheme="minorHAnsi"/>
          <w:b/>
          <w:szCs w:val="18"/>
        </w:rPr>
        <w:t xml:space="preserve">           </w:t>
      </w:r>
      <w:r>
        <w:rPr>
          <w:rFonts w:eastAsia="Calibri" w:cstheme="minorHAnsi"/>
          <w:b/>
          <w:szCs w:val="18"/>
        </w:rPr>
        <w:t xml:space="preserve">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 w:rsidR="0070462E" w:rsidRPr="0070462E">
        <w:rPr>
          <w:rFonts w:eastAsia="Calibri" w:cstheme="minorHAnsi"/>
          <w:szCs w:val="18"/>
        </w:rPr>
        <w:t>;</w:t>
      </w:r>
    </w:p>
    <w:p w14:paraId="2718F464" w14:textId="181C6A5B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AB46E5">
        <w:rPr>
          <w:rFonts w:eastAsia="Calibri" w:cstheme="minorHAnsi"/>
          <w:bCs/>
          <w:szCs w:val="18"/>
        </w:rPr>
        <w:t>b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1DE2317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498BE9C" w14:textId="25678120" w:rsidR="00E4794D" w:rsidRPr="00F05224" w:rsidRDefault="0070462E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1257F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7710962D" w14:textId="77777777" w:rsidR="00E4794D" w:rsidRPr="0070462E" w:rsidRDefault="00E4794D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864174C" w14:textId="34AC977A" w:rsidR="00CE24AE" w:rsidRPr="0070462E" w:rsidRDefault="00CE24A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D1257F">
        <w:rPr>
          <w:rFonts w:cstheme="minorHAnsi"/>
          <w:szCs w:val="18"/>
          <w:u w:val="single"/>
        </w:rPr>
        <w:t xml:space="preserve">Potwierdzenie wniesienia wadium dołączone do oferty </w:t>
      </w:r>
      <w:r w:rsidRPr="00D1257F">
        <w:rPr>
          <w:rFonts w:eastAsia="Calibri" w:cstheme="minorHAnsi"/>
          <w:szCs w:val="18"/>
          <w:u w:val="single"/>
        </w:rPr>
        <w:t>powyżej</w:t>
      </w:r>
      <w:r w:rsidRPr="00F05224">
        <w:rPr>
          <w:rFonts w:eastAsia="Calibri" w:cstheme="minorHAnsi"/>
          <w:szCs w:val="18"/>
        </w:rPr>
        <w:t xml:space="preserve">. – </w:t>
      </w:r>
      <w:r w:rsidRPr="00F05224">
        <w:rPr>
          <w:rFonts w:eastAsia="Calibri" w:cstheme="minorHAnsi"/>
          <w:b/>
          <w:bCs/>
          <w:i/>
          <w:iCs/>
          <w:color w:val="002060"/>
          <w:szCs w:val="18"/>
        </w:rPr>
        <w:t xml:space="preserve">dotyczy cz. </w:t>
      </w:r>
      <w:r w:rsidR="00157639">
        <w:rPr>
          <w:rFonts w:eastAsia="Calibri" w:cstheme="minorHAnsi"/>
          <w:b/>
          <w:bCs/>
          <w:i/>
          <w:iCs/>
          <w:color w:val="002060"/>
          <w:szCs w:val="18"/>
        </w:rPr>
        <w:t>1</w:t>
      </w:r>
      <w:r w:rsidR="00AB46E5">
        <w:rPr>
          <w:rFonts w:eastAsia="Calibri" w:cstheme="minorHAnsi"/>
          <w:b/>
          <w:bCs/>
          <w:i/>
          <w:iCs/>
          <w:color w:val="002060"/>
          <w:szCs w:val="18"/>
        </w:rPr>
        <w:t xml:space="preserve"> i 5</w:t>
      </w:r>
    </w:p>
    <w:p w14:paraId="2483493A" w14:textId="705BFB2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 xml:space="preserve">., 2.2., 2.4., 2.5., 2.6., 2.8., 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58052C3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D1257F">
        <w:rPr>
          <w:rFonts w:cstheme="minorHAnsi"/>
          <w:szCs w:val="18"/>
        </w:rPr>
        <w:t xml:space="preserve"> 2.7., 2.8.</w:t>
      </w:r>
      <w:r w:rsidR="00CE24AE">
        <w:rPr>
          <w:rFonts w:cstheme="minorHAnsi"/>
          <w:szCs w:val="18"/>
        </w:rPr>
        <w:t>, 3.7.</w:t>
      </w:r>
      <w:r w:rsidR="00D1257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324F5C2E" w:rsidR="002F2772" w:rsidRDefault="0007558D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</w:t>
          </w:r>
          <w:r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Zgierz-Pabianice, w podziale na 6 niezależnych części.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283FF3DE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1140/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5478E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10CB3"/>
    <w:rsid w:val="00315961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7770F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D47"/>
    <w:rsid w:val="0089304D"/>
    <w:rsid w:val="0089325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1AE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POST/DYS/OLD/GZ/01140/2026                        </dmsv2SWPP2ObjectNumber>
    <dmsv2SWPP2SumMD5 xmlns="http://schemas.microsoft.com/sharepoint/v3">ed1a78a5e2d068ef6c64df3c52631fac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24821855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FJ3FSM7XJ42E-1652426618-6485</_dlc_DocId>
    <_dlc_DocIdUrl xmlns="a19cb1c7-c5c7-46d4-85ae-d83685407bba">
      <Url>https://swpp2.dms.gkpge.pl/sites/43/_layouts/15/DocIdRedir.aspx?ID=FJ3FSM7XJ42E-1652426618-6485</Url>
      <Description>FJ3FSM7XJ42E-1652426618-6485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69544-A83D-4BA2-87E6-6C3E6A9255F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006DFA-3D76-4EDE-A6C0-7804DB64315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151</TotalTime>
  <Pages>6</Pages>
  <Words>3651</Words>
  <Characters>21906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31</cp:revision>
  <cp:lastPrinted>2024-07-15T11:21:00Z</cp:lastPrinted>
  <dcterms:created xsi:type="dcterms:W3CDTF">2025-10-02T07:07:00Z</dcterms:created>
  <dcterms:modified xsi:type="dcterms:W3CDTF">2026-04-01T06:52:00Z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3311b7a2-56e5-43f0-b45c-7a49051e6c76</vt:lpwstr>
  </property>
</Properties>
</file>